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46B8" w14:textId="77777777" w:rsidR="00C402EA" w:rsidRDefault="00C402EA" w:rsidP="00C402EA">
      <w:pPr>
        <w:pStyle w:val="NoSpacing"/>
      </w:pPr>
      <w:r>
        <w:rPr>
          <w:u w:val="single"/>
        </w:rPr>
        <w:t>William BURTON</w:t>
      </w:r>
      <w:r>
        <w:t xml:space="preserve">     </w:t>
      </w:r>
      <w:proofErr w:type="gramStart"/>
      <w:r>
        <w:t xml:space="preserve">   (</w:t>
      </w:r>
      <w:proofErr w:type="gramEnd"/>
      <w:r>
        <w:t>fl.1438)</w:t>
      </w:r>
    </w:p>
    <w:p w14:paraId="0F2ADDD5" w14:textId="77777777" w:rsidR="00C402EA" w:rsidRDefault="00C402EA" w:rsidP="00C402EA">
      <w:pPr>
        <w:pStyle w:val="NoSpacing"/>
      </w:pPr>
      <w:r>
        <w:t xml:space="preserve">of </w:t>
      </w:r>
      <w:proofErr w:type="spellStart"/>
      <w:r>
        <w:t>Ingerthorpe</w:t>
      </w:r>
      <w:proofErr w:type="spellEnd"/>
      <w:r>
        <w:t>.</w:t>
      </w:r>
    </w:p>
    <w:p w14:paraId="7A8CF7D0" w14:textId="77777777" w:rsidR="00C402EA" w:rsidRDefault="00C402EA" w:rsidP="00C402EA">
      <w:pPr>
        <w:pStyle w:val="NoSpacing"/>
      </w:pPr>
    </w:p>
    <w:p w14:paraId="0D0BD2B0" w14:textId="77777777" w:rsidR="00C402EA" w:rsidRDefault="00C402EA" w:rsidP="00C402EA">
      <w:pPr>
        <w:pStyle w:val="NoSpacing"/>
      </w:pPr>
    </w:p>
    <w:p w14:paraId="199E619D" w14:textId="77777777" w:rsidR="00C402EA" w:rsidRDefault="00C402EA" w:rsidP="00C402EA">
      <w:pPr>
        <w:pStyle w:val="NoSpacing"/>
      </w:pPr>
      <w:r>
        <w:t xml:space="preserve">  3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Ripon into lands of</w:t>
      </w:r>
    </w:p>
    <w:p w14:paraId="6C1375EF" w14:textId="77777777" w:rsidR="00C402EA" w:rsidRDefault="00C402EA" w:rsidP="00C402EA">
      <w:pPr>
        <w:pStyle w:val="NoSpacing"/>
      </w:pPr>
      <w:r>
        <w:tab/>
      </w:r>
      <w:r>
        <w:tab/>
        <w:t xml:space="preserve">Constance </w:t>
      </w:r>
      <w:proofErr w:type="spellStart"/>
      <w:r>
        <w:t>Holand</w:t>
      </w:r>
      <w:proofErr w:type="spellEnd"/>
      <w:r>
        <w:t>, Countess of Kent(q.v.).</w:t>
      </w:r>
    </w:p>
    <w:p w14:paraId="41A050FA" w14:textId="77777777" w:rsidR="00C402EA" w:rsidRDefault="00C402EA" w:rsidP="00C402EA">
      <w:pPr>
        <w:pStyle w:val="NoSpacing"/>
      </w:pPr>
      <w:r>
        <w:tab/>
      </w:r>
      <w:r>
        <w:tab/>
        <w:t xml:space="preserve">( </w:t>
      </w:r>
      <w:hyperlink r:id="rId6" w:history="1">
        <w:r w:rsidRPr="0027386C">
          <w:rPr>
            <w:rStyle w:val="Hyperlink"/>
          </w:rPr>
          <w:t>https://inquisitionspostmortem.ac.uk/view/inquisition/25-109/</w:t>
        </w:r>
      </w:hyperlink>
      <w:r>
        <w:t xml:space="preserve"> )</w:t>
      </w:r>
    </w:p>
    <w:p w14:paraId="3E4F6A1A" w14:textId="77777777" w:rsidR="00C402EA" w:rsidRDefault="00C402EA" w:rsidP="00C402EA">
      <w:pPr>
        <w:pStyle w:val="NoSpacing"/>
      </w:pPr>
    </w:p>
    <w:p w14:paraId="07A634C6" w14:textId="77777777" w:rsidR="00C402EA" w:rsidRDefault="00C402EA" w:rsidP="00C402EA">
      <w:pPr>
        <w:pStyle w:val="NoSpacing"/>
      </w:pPr>
    </w:p>
    <w:p w14:paraId="0E4354CB" w14:textId="77777777" w:rsidR="00C402EA" w:rsidRDefault="00C402EA" w:rsidP="00C402EA">
      <w:pPr>
        <w:pStyle w:val="NoSpacing"/>
      </w:pPr>
      <w:r>
        <w:t>19 May 2023</w:t>
      </w:r>
    </w:p>
    <w:p w14:paraId="7427B2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F1AC1" w14:textId="77777777" w:rsidR="00C402EA" w:rsidRDefault="00C402EA" w:rsidP="009139A6">
      <w:r>
        <w:separator/>
      </w:r>
    </w:p>
  </w:endnote>
  <w:endnote w:type="continuationSeparator" w:id="0">
    <w:p w14:paraId="42E6D8B7" w14:textId="77777777" w:rsidR="00C402EA" w:rsidRDefault="00C402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D7C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C880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19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A6402" w14:textId="77777777" w:rsidR="00C402EA" w:rsidRDefault="00C402EA" w:rsidP="009139A6">
      <w:r>
        <w:separator/>
      </w:r>
    </w:p>
  </w:footnote>
  <w:footnote w:type="continuationSeparator" w:id="0">
    <w:p w14:paraId="758C92B5" w14:textId="77777777" w:rsidR="00C402EA" w:rsidRDefault="00C402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A7C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138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55E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2E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402E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D797E"/>
  <w15:chartTrackingRefBased/>
  <w15:docId w15:val="{617DA30D-40AC-4138-B5A5-599A5BE47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402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2023-05-19T16:24:00Z</dcterms:created>
  <dcterms:modified xsi:type="dcterms:W3CDTF">2023-05-19T16:24:00Z</dcterms:modified>
</cp:coreProperties>
</file>